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ACB" w:rsidRPr="00072AFE" w:rsidRDefault="00974ACB" w:rsidP="001F752B">
      <w:pPr>
        <w:jc w:val="center"/>
        <w:rPr>
          <w:b/>
          <w:bCs/>
          <w:sz w:val="28"/>
          <w:szCs w:val="28"/>
        </w:rPr>
      </w:pPr>
      <w:r w:rsidRPr="00072AFE">
        <w:rPr>
          <w:b/>
          <w:bCs/>
          <w:sz w:val="28"/>
          <w:szCs w:val="28"/>
        </w:rPr>
        <w:t>Сведения</w:t>
      </w:r>
    </w:p>
    <w:p w:rsidR="00974ACB" w:rsidRPr="00072AFE" w:rsidRDefault="00974ACB" w:rsidP="001F752B">
      <w:pPr>
        <w:jc w:val="center"/>
        <w:rPr>
          <w:b/>
          <w:bCs/>
          <w:sz w:val="28"/>
          <w:szCs w:val="28"/>
        </w:rPr>
      </w:pPr>
      <w:r w:rsidRPr="00072AFE">
        <w:rPr>
          <w:b/>
          <w:bCs/>
          <w:sz w:val="28"/>
          <w:szCs w:val="28"/>
        </w:rPr>
        <w:t>о доходах, имуществе и обязательствах имущественного характера</w:t>
      </w:r>
    </w:p>
    <w:p w:rsidR="00974ACB" w:rsidRDefault="00974ACB" w:rsidP="001F752B">
      <w:pPr>
        <w:jc w:val="center"/>
        <w:rPr>
          <w:b/>
          <w:bCs/>
          <w:sz w:val="28"/>
          <w:szCs w:val="28"/>
        </w:rPr>
      </w:pPr>
      <w:r w:rsidRPr="00072AFE">
        <w:rPr>
          <w:b/>
          <w:bCs/>
          <w:sz w:val="28"/>
          <w:szCs w:val="28"/>
        </w:rPr>
        <w:t>главы Агаповского муниципального района</w:t>
      </w:r>
      <w:r>
        <w:rPr>
          <w:b/>
          <w:bCs/>
          <w:sz w:val="28"/>
          <w:szCs w:val="28"/>
        </w:rPr>
        <w:t xml:space="preserve">, </w:t>
      </w:r>
    </w:p>
    <w:p w:rsidR="00974ACB" w:rsidRDefault="00974ACB" w:rsidP="001F752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муниципальных </w:t>
      </w:r>
      <w:r w:rsidRPr="00072AFE">
        <w:rPr>
          <w:b/>
          <w:bCs/>
          <w:sz w:val="28"/>
          <w:szCs w:val="28"/>
        </w:rPr>
        <w:t xml:space="preserve">служащих Агаповского муниципального района </w:t>
      </w:r>
      <w:r>
        <w:rPr>
          <w:b/>
          <w:bCs/>
          <w:sz w:val="28"/>
          <w:szCs w:val="28"/>
        </w:rPr>
        <w:t>и членов их семей</w:t>
      </w:r>
    </w:p>
    <w:p w:rsidR="00974ACB" w:rsidRPr="00072AFE" w:rsidRDefault="00974ACB" w:rsidP="001F752B">
      <w:pPr>
        <w:jc w:val="center"/>
        <w:rPr>
          <w:b/>
          <w:bCs/>
          <w:sz w:val="28"/>
          <w:szCs w:val="28"/>
        </w:rPr>
      </w:pPr>
      <w:r w:rsidRPr="00072AFE">
        <w:rPr>
          <w:b/>
          <w:bCs/>
          <w:sz w:val="28"/>
          <w:szCs w:val="28"/>
        </w:rPr>
        <w:t>за период с 1 января по 31 декабря 2011 года</w:t>
      </w:r>
    </w:p>
    <w:p w:rsidR="00974ACB" w:rsidRPr="00072AFE" w:rsidRDefault="00974ACB" w:rsidP="008F79CF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tblpX="216" w:tblpY="1"/>
        <w:tblOverlap w:val="never"/>
        <w:tblW w:w="16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980"/>
        <w:gridCol w:w="1503"/>
        <w:gridCol w:w="2277"/>
        <w:gridCol w:w="1267"/>
        <w:gridCol w:w="1559"/>
        <w:gridCol w:w="1494"/>
        <w:gridCol w:w="1800"/>
        <w:gridCol w:w="1080"/>
        <w:gridCol w:w="1440"/>
      </w:tblGrid>
      <w:tr w:rsidR="00974ACB" w:rsidRPr="002E5464">
        <w:tc>
          <w:tcPr>
            <w:tcW w:w="1728" w:type="dxa"/>
            <w:vMerge w:val="restart"/>
            <w:vAlign w:val="center"/>
          </w:tcPr>
          <w:p w:rsidR="00974ACB" w:rsidRPr="002E5464" w:rsidRDefault="00974ACB" w:rsidP="002E5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974ACB" w:rsidRPr="002E5464" w:rsidRDefault="00974ACB" w:rsidP="002E5464">
            <w:pPr>
              <w:jc w:val="center"/>
              <w:rPr>
                <w:sz w:val="20"/>
                <w:szCs w:val="20"/>
              </w:rPr>
            </w:pPr>
            <w:r w:rsidRPr="002E5464">
              <w:rPr>
                <w:sz w:val="20"/>
                <w:szCs w:val="20"/>
              </w:rPr>
              <w:t>Должность</w:t>
            </w:r>
          </w:p>
        </w:tc>
        <w:tc>
          <w:tcPr>
            <w:tcW w:w="1503" w:type="dxa"/>
            <w:vMerge w:val="restart"/>
            <w:vAlign w:val="center"/>
          </w:tcPr>
          <w:p w:rsidR="00974ACB" w:rsidRPr="002E5464" w:rsidRDefault="00974ACB" w:rsidP="002E5464">
            <w:pPr>
              <w:jc w:val="center"/>
              <w:rPr>
                <w:sz w:val="20"/>
                <w:szCs w:val="20"/>
              </w:rPr>
            </w:pPr>
            <w:r w:rsidRPr="002E5464">
              <w:rPr>
                <w:sz w:val="20"/>
                <w:szCs w:val="20"/>
              </w:rPr>
              <w:t>Декларированный годовой доход за 2011г. (руб.)</w:t>
            </w:r>
          </w:p>
        </w:tc>
        <w:tc>
          <w:tcPr>
            <w:tcW w:w="6597" w:type="dxa"/>
            <w:gridSpan w:val="4"/>
            <w:vAlign w:val="center"/>
          </w:tcPr>
          <w:p w:rsidR="00974ACB" w:rsidRPr="002E5464" w:rsidRDefault="00974ACB" w:rsidP="002E5464">
            <w:pPr>
              <w:jc w:val="center"/>
              <w:rPr>
                <w:sz w:val="20"/>
                <w:szCs w:val="20"/>
              </w:rPr>
            </w:pPr>
            <w:r w:rsidRPr="002E5464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3"/>
            <w:vAlign w:val="center"/>
          </w:tcPr>
          <w:p w:rsidR="00974ACB" w:rsidRPr="002E5464" w:rsidRDefault="00974ACB" w:rsidP="002E5464">
            <w:pPr>
              <w:jc w:val="center"/>
              <w:rPr>
                <w:sz w:val="20"/>
                <w:szCs w:val="20"/>
              </w:rPr>
            </w:pPr>
            <w:r w:rsidRPr="002E5464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74ACB" w:rsidRPr="002E5464">
        <w:tc>
          <w:tcPr>
            <w:tcW w:w="1728" w:type="dxa"/>
            <w:vMerge/>
            <w:vAlign w:val="center"/>
          </w:tcPr>
          <w:p w:rsidR="00974ACB" w:rsidRPr="002E5464" w:rsidRDefault="00974ACB" w:rsidP="002E5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974ACB" w:rsidRPr="002E5464" w:rsidRDefault="00974ACB" w:rsidP="002E5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3" w:type="dxa"/>
            <w:vMerge/>
            <w:vAlign w:val="center"/>
          </w:tcPr>
          <w:p w:rsidR="00974ACB" w:rsidRPr="002E5464" w:rsidRDefault="00974ACB" w:rsidP="002E5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7" w:type="dxa"/>
            <w:vAlign w:val="center"/>
          </w:tcPr>
          <w:p w:rsidR="00974ACB" w:rsidRPr="002E5464" w:rsidRDefault="00974ACB" w:rsidP="002E5464">
            <w:pPr>
              <w:jc w:val="center"/>
              <w:rPr>
                <w:sz w:val="20"/>
                <w:szCs w:val="20"/>
              </w:rPr>
            </w:pPr>
            <w:r w:rsidRPr="002E5464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67" w:type="dxa"/>
            <w:vAlign w:val="center"/>
          </w:tcPr>
          <w:p w:rsidR="00974ACB" w:rsidRPr="002E5464" w:rsidRDefault="00974ACB" w:rsidP="002E5464">
            <w:pPr>
              <w:jc w:val="center"/>
              <w:rPr>
                <w:sz w:val="20"/>
                <w:szCs w:val="20"/>
              </w:rPr>
            </w:pPr>
            <w:r w:rsidRPr="002E5464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559" w:type="dxa"/>
            <w:vAlign w:val="center"/>
          </w:tcPr>
          <w:p w:rsidR="00974ACB" w:rsidRPr="002E5464" w:rsidRDefault="00974ACB" w:rsidP="002E5464">
            <w:pPr>
              <w:jc w:val="center"/>
              <w:rPr>
                <w:sz w:val="20"/>
                <w:szCs w:val="20"/>
              </w:rPr>
            </w:pPr>
            <w:r w:rsidRPr="002E5464">
              <w:rPr>
                <w:sz w:val="20"/>
                <w:szCs w:val="20"/>
              </w:rPr>
              <w:t xml:space="preserve">Страна </w:t>
            </w:r>
          </w:p>
          <w:p w:rsidR="00974ACB" w:rsidRPr="002E5464" w:rsidRDefault="00974ACB" w:rsidP="002E54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расположе</w:t>
            </w:r>
            <w:r w:rsidRPr="002E5464">
              <w:rPr>
                <w:sz w:val="20"/>
                <w:szCs w:val="20"/>
              </w:rPr>
              <w:t>ния</w:t>
            </w:r>
          </w:p>
        </w:tc>
        <w:tc>
          <w:tcPr>
            <w:tcW w:w="1494" w:type="dxa"/>
            <w:vAlign w:val="center"/>
          </w:tcPr>
          <w:p w:rsidR="00974ACB" w:rsidRPr="002E5464" w:rsidRDefault="00974ACB" w:rsidP="002E5464">
            <w:pPr>
              <w:jc w:val="center"/>
              <w:rPr>
                <w:sz w:val="20"/>
                <w:szCs w:val="20"/>
              </w:rPr>
            </w:pPr>
            <w:r w:rsidRPr="002E5464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800" w:type="dxa"/>
            <w:vAlign w:val="center"/>
          </w:tcPr>
          <w:p w:rsidR="00974ACB" w:rsidRPr="002E5464" w:rsidRDefault="00974ACB" w:rsidP="002E5464">
            <w:pPr>
              <w:jc w:val="center"/>
              <w:rPr>
                <w:sz w:val="20"/>
                <w:szCs w:val="20"/>
              </w:rPr>
            </w:pPr>
            <w:r w:rsidRPr="002E5464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80" w:type="dxa"/>
            <w:vAlign w:val="center"/>
          </w:tcPr>
          <w:p w:rsidR="00974ACB" w:rsidRPr="002E5464" w:rsidRDefault="00974ACB" w:rsidP="002E5464">
            <w:pPr>
              <w:jc w:val="center"/>
              <w:rPr>
                <w:sz w:val="20"/>
                <w:szCs w:val="20"/>
              </w:rPr>
            </w:pPr>
            <w:r w:rsidRPr="002E5464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440" w:type="dxa"/>
            <w:vAlign w:val="center"/>
          </w:tcPr>
          <w:p w:rsidR="00974ACB" w:rsidRPr="002E5464" w:rsidRDefault="00974ACB" w:rsidP="002E5464">
            <w:pPr>
              <w:jc w:val="center"/>
              <w:rPr>
                <w:sz w:val="20"/>
                <w:szCs w:val="20"/>
              </w:rPr>
            </w:pPr>
            <w:r w:rsidRPr="002E5464">
              <w:rPr>
                <w:sz w:val="20"/>
                <w:szCs w:val="20"/>
              </w:rPr>
              <w:t>Страна расположения</w:t>
            </w:r>
          </w:p>
        </w:tc>
      </w:tr>
      <w:tr w:rsidR="00974ACB" w:rsidRPr="002E5464">
        <w:tc>
          <w:tcPr>
            <w:tcW w:w="1728" w:type="dxa"/>
            <w:tcBorders>
              <w:bottom w:val="dashed" w:sz="4" w:space="0" w:color="auto"/>
            </w:tcBorders>
          </w:tcPr>
          <w:p w:rsidR="00974ACB" w:rsidRDefault="00974ACB" w:rsidP="002E54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Домбаев </w:t>
            </w:r>
          </w:p>
          <w:p w:rsidR="00974ACB" w:rsidRDefault="00974ACB" w:rsidP="002E54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</w:t>
            </w:r>
          </w:p>
          <w:p w:rsidR="00974ACB" w:rsidRPr="002E5464" w:rsidRDefault="00974ACB" w:rsidP="002E54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Николаевич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974ACB" w:rsidRPr="002E5464" w:rsidRDefault="00974ACB" w:rsidP="002E5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Агаповского муниципального района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974ACB" w:rsidRPr="002E5464" w:rsidRDefault="00974ACB" w:rsidP="002E5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810 841, 34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974ACB" w:rsidRPr="002E5464" w:rsidRDefault="00974ACB" w:rsidP="002E5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974ACB" w:rsidRPr="002E5464" w:rsidRDefault="00974ACB" w:rsidP="002E5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974ACB" w:rsidRPr="002E5464" w:rsidRDefault="00974ACB" w:rsidP="00572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974ACB" w:rsidRPr="002E5464" w:rsidRDefault="00974ACB" w:rsidP="002E546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974ACB" w:rsidRDefault="00974ACB" w:rsidP="002E5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ИЖС</w:t>
            </w:r>
          </w:p>
          <w:p w:rsidR="00974ACB" w:rsidRPr="002E5464" w:rsidRDefault="00974ACB" w:rsidP="002E5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974ACB" w:rsidRDefault="00974ACB" w:rsidP="002478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  <w:p w:rsidR="00974ACB" w:rsidRDefault="00974ACB" w:rsidP="002E5464">
            <w:pPr>
              <w:jc w:val="center"/>
              <w:rPr>
                <w:sz w:val="22"/>
                <w:szCs w:val="22"/>
              </w:rPr>
            </w:pPr>
          </w:p>
          <w:p w:rsidR="00974ACB" w:rsidRDefault="00974ACB" w:rsidP="002E5464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2E5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440" w:type="dxa"/>
            <w:tcBorders>
              <w:bottom w:val="dashed" w:sz="4" w:space="0" w:color="auto"/>
            </w:tcBorders>
          </w:tcPr>
          <w:p w:rsidR="00974ACB" w:rsidRDefault="00974ACB" w:rsidP="002E5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74ACB" w:rsidRDefault="00974ACB" w:rsidP="002E5464">
            <w:pPr>
              <w:jc w:val="center"/>
              <w:rPr>
                <w:sz w:val="22"/>
                <w:szCs w:val="22"/>
              </w:rPr>
            </w:pPr>
          </w:p>
          <w:p w:rsidR="00974ACB" w:rsidRDefault="00974ACB" w:rsidP="002E5464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2E5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974ACB" w:rsidRPr="002E5464">
        <w:tc>
          <w:tcPr>
            <w:tcW w:w="1728" w:type="dxa"/>
            <w:tcBorders>
              <w:top w:val="dashed" w:sz="4" w:space="0" w:color="auto"/>
            </w:tcBorders>
          </w:tcPr>
          <w:p w:rsidR="00974ACB" w:rsidRDefault="00974ACB" w:rsidP="00430C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980" w:type="dxa"/>
            <w:tcBorders>
              <w:top w:val="dashed" w:sz="4" w:space="0" w:color="auto"/>
            </w:tcBorders>
          </w:tcPr>
          <w:p w:rsidR="00974ACB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503" w:type="dxa"/>
            <w:tcBorders>
              <w:top w:val="dashed" w:sz="4" w:space="0" w:color="auto"/>
            </w:tcBorders>
          </w:tcPr>
          <w:p w:rsidR="00974ACB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1 101 646, 46</w:t>
            </w:r>
          </w:p>
        </w:tc>
        <w:tc>
          <w:tcPr>
            <w:tcW w:w="2277" w:type="dxa"/>
            <w:tcBorders>
              <w:top w:val="dashed" w:sz="4" w:space="0" w:color="auto"/>
            </w:tcBorders>
          </w:tcPr>
          <w:p w:rsidR="00974ACB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ИЖС</w:t>
            </w:r>
          </w:p>
          <w:p w:rsidR="00974ACB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7" w:type="dxa"/>
            <w:tcBorders>
              <w:top w:val="dashed" w:sz="4" w:space="0" w:color="auto"/>
            </w:tcBorders>
          </w:tcPr>
          <w:p w:rsidR="00974ACB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  <w:p w:rsidR="00974ACB" w:rsidRDefault="00974ACB" w:rsidP="00430CB7">
            <w:pPr>
              <w:jc w:val="center"/>
              <w:rPr>
                <w:sz w:val="22"/>
                <w:szCs w:val="22"/>
              </w:rPr>
            </w:pPr>
          </w:p>
          <w:p w:rsidR="00974ACB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974ACB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74ACB" w:rsidRDefault="00974ACB" w:rsidP="00430CB7">
            <w:pPr>
              <w:jc w:val="center"/>
              <w:rPr>
                <w:sz w:val="22"/>
                <w:szCs w:val="22"/>
              </w:rPr>
            </w:pPr>
          </w:p>
          <w:p w:rsidR="00974ACB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</w:tcBorders>
          </w:tcPr>
          <w:p w:rsidR="00974ACB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автомобиль </w:t>
            </w:r>
          </w:p>
          <w:p w:rsidR="00974ACB" w:rsidRDefault="00974ACB" w:rsidP="00430CB7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</w:rPr>
              <w:t>Фольксваген</w:t>
            </w:r>
          </w:p>
          <w:p w:rsidR="00974ACB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Гольф</w:t>
            </w:r>
          </w:p>
        </w:tc>
        <w:tc>
          <w:tcPr>
            <w:tcW w:w="1800" w:type="dxa"/>
            <w:tcBorders>
              <w:top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080" w:type="dxa"/>
            <w:tcBorders>
              <w:top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440" w:type="dxa"/>
            <w:tcBorders>
              <w:top w:val="dashed" w:sz="4" w:space="0" w:color="auto"/>
            </w:tcBorders>
          </w:tcPr>
          <w:p w:rsidR="00974ACB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  <w:p w:rsidR="00974ACB" w:rsidRDefault="00974ACB" w:rsidP="00430CB7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</w:p>
        </w:tc>
      </w:tr>
      <w:tr w:rsidR="00974ACB" w:rsidRPr="002E5464">
        <w:tc>
          <w:tcPr>
            <w:tcW w:w="1728" w:type="dxa"/>
            <w:tcBorders>
              <w:bottom w:val="dashed" w:sz="4" w:space="0" w:color="auto"/>
            </w:tcBorders>
          </w:tcPr>
          <w:p w:rsidR="00974ACB" w:rsidRDefault="00974ACB" w:rsidP="00430C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Скрыльникова </w:t>
            </w:r>
          </w:p>
          <w:p w:rsidR="00974ACB" w:rsidRDefault="00974ACB" w:rsidP="00430C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Ольга </w:t>
            </w:r>
          </w:p>
          <w:p w:rsidR="00974ACB" w:rsidRPr="002E5464" w:rsidRDefault="00974ACB" w:rsidP="00430C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Геннадьевна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</w:rPr>
              <w:t xml:space="preserve">первый заместитель </w:t>
            </w:r>
            <w:r>
              <w:rPr>
                <w:sz w:val="22"/>
                <w:szCs w:val="22"/>
              </w:rPr>
              <w:t>главы района по общим вопросам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706 429, 88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974ACB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  <w:p w:rsidR="00974ACB" w:rsidRDefault="00974ACB" w:rsidP="00430CB7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974ACB" w:rsidRDefault="00974ACB" w:rsidP="00430CB7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</w:rPr>
              <w:t>Легковой автомобиль</w:t>
            </w:r>
          </w:p>
          <w:p w:rsidR="00974ACB" w:rsidRPr="002E5464" w:rsidRDefault="00974ACB" w:rsidP="00A50CA1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</w:rPr>
              <w:t>Хёндай</w:t>
            </w:r>
            <w:r>
              <w:rPr>
                <w:sz w:val="22"/>
                <w:szCs w:val="22"/>
              </w:rPr>
              <w:t xml:space="preserve"> Соната (общая)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64,5</w:t>
            </w:r>
          </w:p>
        </w:tc>
        <w:tc>
          <w:tcPr>
            <w:tcW w:w="1440" w:type="dxa"/>
            <w:tcBorders>
              <w:bottom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974ACB" w:rsidRPr="002E5464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430C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279 673, 08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</w:t>
            </w:r>
          </w:p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64,5</w:t>
            </w:r>
          </w:p>
        </w:tc>
        <w:tc>
          <w:tcPr>
            <w:tcW w:w="144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974ACB" w:rsidRPr="002E5464">
        <w:trPr>
          <w:trHeight w:val="565"/>
        </w:trPr>
        <w:tc>
          <w:tcPr>
            <w:tcW w:w="1728" w:type="dxa"/>
            <w:tcBorders>
              <w:top w:val="dashed" w:sz="4" w:space="0" w:color="auto"/>
            </w:tcBorders>
          </w:tcPr>
          <w:p w:rsidR="00974ACB" w:rsidRDefault="00974ACB" w:rsidP="00430C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980" w:type="dxa"/>
            <w:tcBorders>
              <w:top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503" w:type="dxa"/>
            <w:tcBorders>
              <w:top w:val="dashed" w:sz="4" w:space="0" w:color="auto"/>
            </w:tcBorders>
          </w:tcPr>
          <w:p w:rsidR="00974ACB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  <w:p w:rsidR="00974ACB" w:rsidRDefault="00974ACB" w:rsidP="00430CB7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267" w:type="dxa"/>
            <w:tcBorders>
              <w:top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974ACB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  <w:p w:rsidR="00974ACB" w:rsidRDefault="00974ACB" w:rsidP="00430CB7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4" w:type="dxa"/>
            <w:tcBorders>
              <w:top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800" w:type="dxa"/>
            <w:tcBorders>
              <w:top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64,5</w:t>
            </w:r>
          </w:p>
        </w:tc>
        <w:tc>
          <w:tcPr>
            <w:tcW w:w="1440" w:type="dxa"/>
            <w:tcBorders>
              <w:top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974ACB" w:rsidRPr="002E5464">
        <w:tc>
          <w:tcPr>
            <w:tcW w:w="1728" w:type="dxa"/>
            <w:tcBorders>
              <w:bottom w:val="dashed" w:sz="4" w:space="0" w:color="auto"/>
            </w:tcBorders>
          </w:tcPr>
          <w:p w:rsidR="00974ACB" w:rsidRPr="002E5464" w:rsidRDefault="00974ACB" w:rsidP="00430C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Железнов Александр Иванович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974ACB" w:rsidRPr="002E5464" w:rsidRDefault="00974ACB" w:rsidP="00BC6534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</w:rPr>
              <w:t xml:space="preserve">заместитель </w:t>
            </w:r>
            <w:r>
              <w:rPr>
                <w:sz w:val="22"/>
                <w:szCs w:val="22"/>
              </w:rPr>
              <w:t>главы Агаповского муниципального района по строительству, ЖКХ, ТС и Э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675 797, 62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974ACB" w:rsidRPr="008F79CF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</w:t>
            </w:r>
            <w:r w:rsidRPr="002E5464">
              <w:rPr>
                <w:sz w:val="22"/>
                <w:szCs w:val="22"/>
              </w:rPr>
              <w:t>часток под ИЖС</w:t>
            </w:r>
          </w:p>
          <w:p w:rsidR="00974ACB" w:rsidRDefault="00974ACB" w:rsidP="00DE7B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</w:t>
            </w:r>
            <w:r w:rsidRPr="002E5464">
              <w:rPr>
                <w:sz w:val="22"/>
                <w:szCs w:val="22"/>
              </w:rPr>
              <w:t xml:space="preserve">часток под </w:t>
            </w:r>
            <w:r>
              <w:rPr>
                <w:sz w:val="22"/>
                <w:szCs w:val="22"/>
              </w:rPr>
              <w:t>ЛПХ</w:t>
            </w:r>
          </w:p>
          <w:p w:rsidR="00974ACB" w:rsidRPr="002E5464" w:rsidRDefault="00974ACB" w:rsidP="00072AFE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</w:rPr>
              <w:t>Квартир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737</w:t>
            </w:r>
          </w:p>
          <w:p w:rsidR="00974ACB" w:rsidRDefault="00974ACB" w:rsidP="00430CB7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80946</w:t>
            </w:r>
          </w:p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DE7B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140,5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</w:rPr>
              <w:t>Россия</w:t>
            </w:r>
          </w:p>
          <w:p w:rsidR="00974ACB" w:rsidRPr="002E5464" w:rsidRDefault="00974ACB" w:rsidP="00072AFE">
            <w:pPr>
              <w:rPr>
                <w:sz w:val="22"/>
                <w:szCs w:val="22"/>
              </w:rPr>
            </w:pPr>
          </w:p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</w:rPr>
              <w:t>Россия</w:t>
            </w:r>
          </w:p>
          <w:p w:rsidR="00974ACB" w:rsidRDefault="00974ACB" w:rsidP="00DE7BF7">
            <w:pPr>
              <w:rPr>
                <w:sz w:val="22"/>
                <w:szCs w:val="22"/>
              </w:rPr>
            </w:pPr>
          </w:p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</w:rPr>
              <w:t>Легковой автомобиль</w:t>
            </w:r>
          </w:p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Хёндай Солярис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440" w:type="dxa"/>
            <w:tcBorders>
              <w:bottom w:val="dashed" w:sz="4" w:space="0" w:color="auto"/>
            </w:tcBorders>
          </w:tcPr>
          <w:p w:rsidR="00974ACB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  <w:p w:rsidR="00974ACB" w:rsidRDefault="00974ACB" w:rsidP="00430CB7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</w:p>
        </w:tc>
      </w:tr>
      <w:tr w:rsidR="00974ACB" w:rsidRPr="002E5464">
        <w:tc>
          <w:tcPr>
            <w:tcW w:w="1728" w:type="dxa"/>
            <w:tcBorders>
              <w:top w:val="dashed" w:sz="4" w:space="0" w:color="auto"/>
            </w:tcBorders>
          </w:tcPr>
          <w:p w:rsidR="00974ACB" w:rsidRPr="002E5464" w:rsidRDefault="00974ACB" w:rsidP="00430CB7">
            <w:pPr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</w:rPr>
              <w:t>супруга</w:t>
            </w:r>
          </w:p>
        </w:tc>
        <w:tc>
          <w:tcPr>
            <w:tcW w:w="1980" w:type="dxa"/>
            <w:tcBorders>
              <w:top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</w:rPr>
              <w:t>—</w:t>
            </w:r>
          </w:p>
        </w:tc>
        <w:tc>
          <w:tcPr>
            <w:tcW w:w="1503" w:type="dxa"/>
            <w:tcBorders>
              <w:top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201 059, 21</w:t>
            </w:r>
          </w:p>
        </w:tc>
        <w:tc>
          <w:tcPr>
            <w:tcW w:w="2277" w:type="dxa"/>
            <w:tcBorders>
              <w:top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7" w:type="dxa"/>
            <w:tcBorders>
              <w:top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45,87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</w:tcBorders>
          </w:tcPr>
          <w:p w:rsidR="00974ACB" w:rsidRDefault="00974ACB" w:rsidP="008F79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  <w:p w:rsidR="00974ACB" w:rsidRPr="002E5464" w:rsidRDefault="00974ACB" w:rsidP="008F79CF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dashed" w:sz="4" w:space="0" w:color="auto"/>
            </w:tcBorders>
          </w:tcPr>
          <w:p w:rsidR="00974ACB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ИЖС</w:t>
            </w:r>
          </w:p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top w:val="dashed" w:sz="4" w:space="0" w:color="auto"/>
            </w:tcBorders>
          </w:tcPr>
          <w:p w:rsidR="00974ACB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737</w:t>
            </w:r>
          </w:p>
          <w:p w:rsidR="00974ACB" w:rsidRDefault="00974ACB" w:rsidP="00430CB7">
            <w:pPr>
              <w:jc w:val="center"/>
              <w:rPr>
                <w:sz w:val="22"/>
                <w:szCs w:val="22"/>
              </w:rPr>
            </w:pPr>
          </w:p>
          <w:p w:rsidR="00974ACB" w:rsidRDefault="00974ACB" w:rsidP="00430CB7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140,5</w:t>
            </w:r>
          </w:p>
        </w:tc>
        <w:tc>
          <w:tcPr>
            <w:tcW w:w="1440" w:type="dxa"/>
            <w:tcBorders>
              <w:top w:val="dashed" w:sz="4" w:space="0" w:color="auto"/>
            </w:tcBorders>
          </w:tcPr>
          <w:p w:rsidR="00974ACB" w:rsidRDefault="00974ACB" w:rsidP="00430CB7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</w:rPr>
              <w:t>Россия</w:t>
            </w:r>
          </w:p>
          <w:p w:rsidR="00974ACB" w:rsidRDefault="00974ACB" w:rsidP="00430CB7">
            <w:pPr>
              <w:jc w:val="center"/>
              <w:rPr>
                <w:sz w:val="22"/>
                <w:szCs w:val="22"/>
              </w:rPr>
            </w:pPr>
          </w:p>
          <w:p w:rsidR="00974ACB" w:rsidRDefault="00974ACB" w:rsidP="00430CB7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430C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974ACB" w:rsidRPr="002E5464">
        <w:tc>
          <w:tcPr>
            <w:tcW w:w="1728" w:type="dxa"/>
            <w:tcBorders>
              <w:bottom w:val="dashed" w:sz="4" w:space="0" w:color="auto"/>
            </w:tcBorders>
          </w:tcPr>
          <w:p w:rsidR="00974ACB" w:rsidRPr="002E5464" w:rsidRDefault="00974ACB" w:rsidP="00B176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Каримова Ирина Александровна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974ACB" w:rsidRPr="002E5464" w:rsidRDefault="00974ACB" w:rsidP="00B176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главы района по бюджетной политике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974ACB" w:rsidRDefault="00974ACB" w:rsidP="00B176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613 232, 79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974ACB" w:rsidRDefault="00974ACB" w:rsidP="00B176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Приусадебный земельный участок</w:t>
            </w:r>
          </w:p>
          <w:p w:rsidR="00974ACB" w:rsidRDefault="00974ACB" w:rsidP="00B176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974ACB" w:rsidRDefault="00974ACB" w:rsidP="00B176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1001 </w:t>
            </w:r>
          </w:p>
          <w:p w:rsidR="00974ACB" w:rsidRDefault="00974ACB" w:rsidP="00B176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  <w:p w:rsidR="00974ACB" w:rsidRDefault="00974ACB" w:rsidP="00B176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96 </w:t>
            </w:r>
          </w:p>
          <w:p w:rsidR="00974ACB" w:rsidRDefault="00974ACB" w:rsidP="003F0B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(1/4 доли) 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974ACB" w:rsidRDefault="00974ACB" w:rsidP="00B176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74ACB" w:rsidRDefault="00974ACB" w:rsidP="00B1760C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B176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974ACB" w:rsidRDefault="00974ACB" w:rsidP="00B176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  <w:p w:rsidR="00974ACB" w:rsidRDefault="00974ACB" w:rsidP="00B176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974ACB" w:rsidRPr="002E5464" w:rsidRDefault="00974ACB" w:rsidP="00B176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974ACB" w:rsidRPr="002E5464" w:rsidRDefault="00974ACB" w:rsidP="00B176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440" w:type="dxa"/>
            <w:tcBorders>
              <w:bottom w:val="dashed" w:sz="4" w:space="0" w:color="auto"/>
            </w:tcBorders>
          </w:tcPr>
          <w:p w:rsidR="00974ACB" w:rsidRDefault="00974ACB" w:rsidP="00B176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  <w:p w:rsidR="00974ACB" w:rsidRDefault="00974ACB" w:rsidP="00B1760C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B1760C">
            <w:pPr>
              <w:jc w:val="center"/>
              <w:rPr>
                <w:sz w:val="22"/>
                <w:szCs w:val="22"/>
              </w:rPr>
            </w:pPr>
          </w:p>
        </w:tc>
      </w:tr>
      <w:tr w:rsidR="00974ACB" w:rsidRPr="002E5464">
        <w:tc>
          <w:tcPr>
            <w:tcW w:w="1728" w:type="dxa"/>
            <w:tcBorders>
              <w:top w:val="dashed" w:sz="4" w:space="0" w:color="auto"/>
            </w:tcBorders>
          </w:tcPr>
          <w:p w:rsidR="00974ACB" w:rsidRPr="002E5464" w:rsidRDefault="00974ACB" w:rsidP="00892F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980" w:type="dxa"/>
            <w:tcBorders>
              <w:top w:val="dashed" w:sz="4" w:space="0" w:color="auto"/>
            </w:tcBorders>
          </w:tcPr>
          <w:p w:rsidR="00974ACB" w:rsidRDefault="00974ACB" w:rsidP="00892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  <w:p w:rsidR="00974ACB" w:rsidRPr="002E5464" w:rsidRDefault="00974ACB" w:rsidP="00892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dashed" w:sz="4" w:space="0" w:color="auto"/>
            </w:tcBorders>
          </w:tcPr>
          <w:p w:rsidR="00974ACB" w:rsidRDefault="00974ACB" w:rsidP="00892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347 934, 08</w:t>
            </w:r>
          </w:p>
        </w:tc>
        <w:tc>
          <w:tcPr>
            <w:tcW w:w="2277" w:type="dxa"/>
            <w:tcBorders>
              <w:top w:val="dashed" w:sz="4" w:space="0" w:color="auto"/>
            </w:tcBorders>
          </w:tcPr>
          <w:p w:rsidR="00974ACB" w:rsidRDefault="00974ACB" w:rsidP="00892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Приусадебный земельный участок</w:t>
            </w:r>
          </w:p>
          <w:p w:rsidR="00974ACB" w:rsidRDefault="00974ACB" w:rsidP="00892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7" w:type="dxa"/>
            <w:tcBorders>
              <w:top w:val="dashed" w:sz="4" w:space="0" w:color="auto"/>
            </w:tcBorders>
          </w:tcPr>
          <w:p w:rsidR="00974ACB" w:rsidRDefault="00974ACB" w:rsidP="00892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1001 </w:t>
            </w:r>
          </w:p>
          <w:p w:rsidR="00974ACB" w:rsidRDefault="00974ACB" w:rsidP="00892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( 1/4 доли)</w:t>
            </w:r>
          </w:p>
          <w:p w:rsidR="00974ACB" w:rsidRDefault="00974ACB" w:rsidP="00892FC4">
            <w:pPr>
              <w:jc w:val="center"/>
              <w:rPr>
                <w:sz w:val="22"/>
                <w:szCs w:val="22"/>
              </w:rPr>
            </w:pPr>
          </w:p>
          <w:p w:rsidR="00974ACB" w:rsidRDefault="00974ACB" w:rsidP="00892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96 </w:t>
            </w:r>
          </w:p>
          <w:p w:rsidR="00974ACB" w:rsidRDefault="00974ACB" w:rsidP="003F0B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(1/4 доли) 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974ACB" w:rsidRDefault="00974ACB" w:rsidP="00892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74ACB" w:rsidRDefault="00974ACB" w:rsidP="00892FC4">
            <w:pPr>
              <w:jc w:val="center"/>
              <w:rPr>
                <w:sz w:val="22"/>
                <w:szCs w:val="22"/>
              </w:rPr>
            </w:pPr>
          </w:p>
          <w:p w:rsidR="00974ACB" w:rsidRDefault="00974ACB" w:rsidP="00892FC4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892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</w:tcBorders>
          </w:tcPr>
          <w:p w:rsidR="00974ACB" w:rsidRDefault="00974ACB" w:rsidP="00892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974ACB" w:rsidRDefault="00974ACB" w:rsidP="00892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Рено Логан</w:t>
            </w:r>
          </w:p>
        </w:tc>
        <w:tc>
          <w:tcPr>
            <w:tcW w:w="1800" w:type="dxa"/>
            <w:tcBorders>
              <w:top w:val="dashed" w:sz="4" w:space="0" w:color="auto"/>
            </w:tcBorders>
          </w:tcPr>
          <w:p w:rsidR="00974ACB" w:rsidRPr="002E5464" w:rsidRDefault="00974ACB" w:rsidP="00892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080" w:type="dxa"/>
            <w:tcBorders>
              <w:top w:val="dashed" w:sz="4" w:space="0" w:color="auto"/>
            </w:tcBorders>
          </w:tcPr>
          <w:p w:rsidR="00974ACB" w:rsidRPr="002E5464" w:rsidRDefault="00974ACB" w:rsidP="00892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440" w:type="dxa"/>
            <w:tcBorders>
              <w:top w:val="dashed" w:sz="4" w:space="0" w:color="auto"/>
            </w:tcBorders>
          </w:tcPr>
          <w:p w:rsidR="00974ACB" w:rsidRDefault="00974ACB" w:rsidP="00892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  <w:p w:rsidR="00974ACB" w:rsidRDefault="00974ACB" w:rsidP="00892FC4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892FC4">
            <w:pPr>
              <w:jc w:val="center"/>
              <w:rPr>
                <w:sz w:val="22"/>
                <w:szCs w:val="22"/>
              </w:rPr>
            </w:pPr>
          </w:p>
        </w:tc>
      </w:tr>
      <w:tr w:rsidR="00974ACB" w:rsidRPr="002E5464">
        <w:tc>
          <w:tcPr>
            <w:tcW w:w="1728" w:type="dxa"/>
            <w:tcBorders>
              <w:top w:val="dashed" w:sz="4" w:space="0" w:color="auto"/>
            </w:tcBorders>
          </w:tcPr>
          <w:p w:rsidR="00974ACB" w:rsidRPr="002E5464" w:rsidRDefault="00974ACB" w:rsidP="00892F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980" w:type="dxa"/>
            <w:tcBorders>
              <w:top w:val="dashed" w:sz="4" w:space="0" w:color="auto"/>
            </w:tcBorders>
          </w:tcPr>
          <w:p w:rsidR="00974ACB" w:rsidRDefault="00974ACB" w:rsidP="00892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  <w:p w:rsidR="00974ACB" w:rsidRPr="002E5464" w:rsidRDefault="00974ACB" w:rsidP="00892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dashed" w:sz="4" w:space="0" w:color="auto"/>
            </w:tcBorders>
          </w:tcPr>
          <w:p w:rsidR="00974ACB" w:rsidRDefault="00974ACB" w:rsidP="00892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  <w:p w:rsidR="00974ACB" w:rsidRDefault="00974ACB" w:rsidP="00892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dashed" w:sz="4" w:space="0" w:color="auto"/>
            </w:tcBorders>
          </w:tcPr>
          <w:p w:rsidR="00974ACB" w:rsidRDefault="00974ACB" w:rsidP="00892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Приусадебный земельный участок</w:t>
            </w:r>
          </w:p>
          <w:p w:rsidR="00974ACB" w:rsidRDefault="00974ACB" w:rsidP="00892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7" w:type="dxa"/>
            <w:tcBorders>
              <w:top w:val="dashed" w:sz="4" w:space="0" w:color="auto"/>
            </w:tcBorders>
          </w:tcPr>
          <w:p w:rsidR="00974ACB" w:rsidRDefault="00974ACB" w:rsidP="00892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1001 </w:t>
            </w:r>
          </w:p>
          <w:p w:rsidR="00974ACB" w:rsidRDefault="00974ACB" w:rsidP="005D1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( 1/4 доли)</w:t>
            </w:r>
          </w:p>
          <w:p w:rsidR="00974ACB" w:rsidRDefault="00974ACB" w:rsidP="00E129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96 </w:t>
            </w:r>
          </w:p>
          <w:p w:rsidR="00974ACB" w:rsidRDefault="00974ACB" w:rsidP="003F0B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(1/4 доли) 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974ACB" w:rsidRDefault="00974ACB" w:rsidP="00892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74ACB" w:rsidRDefault="00974ACB" w:rsidP="005D1BFA">
            <w:pPr>
              <w:rPr>
                <w:sz w:val="22"/>
                <w:szCs w:val="22"/>
              </w:rPr>
            </w:pPr>
          </w:p>
          <w:p w:rsidR="00974ACB" w:rsidRPr="002E5464" w:rsidRDefault="00974ACB" w:rsidP="00892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</w:tcBorders>
          </w:tcPr>
          <w:p w:rsidR="00974ACB" w:rsidRDefault="00974ACB" w:rsidP="00892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800" w:type="dxa"/>
            <w:tcBorders>
              <w:top w:val="dashed" w:sz="4" w:space="0" w:color="auto"/>
            </w:tcBorders>
          </w:tcPr>
          <w:p w:rsidR="00974ACB" w:rsidRPr="002E5464" w:rsidRDefault="00974ACB" w:rsidP="00892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080" w:type="dxa"/>
            <w:tcBorders>
              <w:top w:val="dashed" w:sz="4" w:space="0" w:color="auto"/>
            </w:tcBorders>
          </w:tcPr>
          <w:p w:rsidR="00974ACB" w:rsidRPr="002E5464" w:rsidRDefault="00974ACB" w:rsidP="00892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440" w:type="dxa"/>
            <w:tcBorders>
              <w:top w:val="dashed" w:sz="4" w:space="0" w:color="auto"/>
            </w:tcBorders>
          </w:tcPr>
          <w:p w:rsidR="00974ACB" w:rsidRDefault="00974ACB" w:rsidP="00892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  <w:p w:rsidR="00974ACB" w:rsidRDefault="00974ACB" w:rsidP="00892FC4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892FC4">
            <w:pPr>
              <w:jc w:val="center"/>
              <w:rPr>
                <w:sz w:val="22"/>
                <w:szCs w:val="22"/>
              </w:rPr>
            </w:pPr>
          </w:p>
        </w:tc>
      </w:tr>
      <w:tr w:rsidR="00974ACB" w:rsidRPr="002E5464">
        <w:trPr>
          <w:trHeight w:val="1036"/>
        </w:trPr>
        <w:tc>
          <w:tcPr>
            <w:tcW w:w="1728" w:type="dxa"/>
            <w:tcBorders>
              <w:bottom w:val="dashed" w:sz="4" w:space="0" w:color="auto"/>
            </w:tcBorders>
          </w:tcPr>
          <w:p w:rsidR="00974ACB" w:rsidRPr="002E5464" w:rsidRDefault="00974ACB" w:rsidP="00892F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Евтух Наталья Николаевна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974ACB" w:rsidRPr="002E5464" w:rsidRDefault="00974ACB" w:rsidP="00E129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Управления социальной защиты населения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974ACB" w:rsidRPr="002E5464" w:rsidRDefault="00974ACB" w:rsidP="00892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393 924, 41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974ACB" w:rsidRDefault="00974ACB" w:rsidP="00892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ИЖС</w:t>
            </w:r>
          </w:p>
          <w:p w:rsidR="00974ACB" w:rsidRPr="002E5464" w:rsidRDefault="00974ACB" w:rsidP="00892FC4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</w:rPr>
              <w:t>Квартира</w:t>
            </w:r>
          </w:p>
          <w:p w:rsidR="00974ACB" w:rsidRPr="002E5464" w:rsidRDefault="00974ACB" w:rsidP="00A934B3">
            <w:pPr>
              <w:rPr>
                <w:sz w:val="22"/>
                <w:szCs w:val="22"/>
              </w:rPr>
            </w:pP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974ACB" w:rsidRDefault="00974ACB" w:rsidP="00892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1148</w:t>
            </w:r>
          </w:p>
          <w:p w:rsidR="00974ACB" w:rsidRDefault="00974ACB" w:rsidP="00E129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  <w:p w:rsidR="00974ACB" w:rsidRDefault="00974ACB" w:rsidP="00E129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  <w:p w:rsidR="00974ACB" w:rsidRPr="002E5464" w:rsidRDefault="00974ACB" w:rsidP="00A93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974ACB" w:rsidRDefault="00974ACB" w:rsidP="00892FC4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</w:rPr>
              <w:t>Россия</w:t>
            </w:r>
          </w:p>
          <w:p w:rsidR="00974ACB" w:rsidRDefault="00974ACB" w:rsidP="00892FC4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892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74ACB" w:rsidRPr="002E5464" w:rsidRDefault="00974ACB" w:rsidP="00892FC4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892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974ACB" w:rsidRPr="002E5464" w:rsidRDefault="00974ACB" w:rsidP="00794C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974ACB" w:rsidRPr="002E5464" w:rsidRDefault="00974ACB" w:rsidP="00892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974ACB" w:rsidRPr="002E5464" w:rsidRDefault="00974ACB" w:rsidP="00892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440" w:type="dxa"/>
            <w:tcBorders>
              <w:bottom w:val="dashed" w:sz="4" w:space="0" w:color="auto"/>
            </w:tcBorders>
          </w:tcPr>
          <w:p w:rsidR="00974ACB" w:rsidRDefault="00974ACB" w:rsidP="00892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  <w:p w:rsidR="00974ACB" w:rsidRDefault="00974ACB" w:rsidP="00892FC4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892FC4">
            <w:pPr>
              <w:jc w:val="center"/>
              <w:rPr>
                <w:sz w:val="22"/>
                <w:szCs w:val="22"/>
              </w:rPr>
            </w:pPr>
          </w:p>
        </w:tc>
      </w:tr>
      <w:tr w:rsidR="00974ACB" w:rsidRPr="002E5464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794C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794C57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</w:rPr>
              <w:t>—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794C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295 004, 53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794C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ИЖС</w:t>
            </w:r>
          </w:p>
          <w:p w:rsidR="00974ACB" w:rsidRPr="002E5464" w:rsidRDefault="00974ACB" w:rsidP="00794C57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</w:rPr>
              <w:t>Квартира</w:t>
            </w:r>
          </w:p>
          <w:p w:rsidR="00974ACB" w:rsidRPr="002E5464" w:rsidRDefault="00974ACB" w:rsidP="00794C57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794C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794C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1148</w:t>
            </w:r>
          </w:p>
          <w:p w:rsidR="00974ACB" w:rsidRDefault="00974ACB" w:rsidP="00794C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  <w:p w:rsidR="00974ACB" w:rsidRDefault="00974ACB" w:rsidP="00794C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  <w:p w:rsidR="00974ACB" w:rsidRDefault="00974ACB" w:rsidP="00794C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  <w:p w:rsidR="00974ACB" w:rsidRPr="002E5464" w:rsidRDefault="00974ACB" w:rsidP="00794C57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794C57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</w:rPr>
              <w:t>Россия</w:t>
            </w:r>
          </w:p>
          <w:p w:rsidR="00974ACB" w:rsidRDefault="00974ACB" w:rsidP="00794C57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794C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74ACB" w:rsidRPr="002E5464" w:rsidRDefault="00974ACB" w:rsidP="00794C57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794C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794C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974ACB" w:rsidRDefault="00974ACB" w:rsidP="00794C57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</w:rPr>
              <w:t xml:space="preserve">Хёндай </w:t>
            </w:r>
            <w:r>
              <w:rPr>
                <w:sz w:val="22"/>
                <w:szCs w:val="22"/>
              </w:rPr>
              <w:t xml:space="preserve"> Элантра</w:t>
            </w:r>
          </w:p>
          <w:p w:rsidR="00974ACB" w:rsidRDefault="00974ACB" w:rsidP="00794C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Грузовой автомобиль</w:t>
            </w:r>
          </w:p>
          <w:p w:rsidR="00974ACB" w:rsidRPr="002E5464" w:rsidRDefault="00974ACB" w:rsidP="00CA7B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ЗИЛ 45-02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794C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794C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44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794C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  <w:p w:rsidR="00974ACB" w:rsidRDefault="00974ACB" w:rsidP="00794C57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794C57">
            <w:pPr>
              <w:jc w:val="center"/>
              <w:rPr>
                <w:sz w:val="22"/>
                <w:szCs w:val="22"/>
              </w:rPr>
            </w:pPr>
          </w:p>
        </w:tc>
      </w:tr>
      <w:tr w:rsidR="00974ACB" w:rsidRPr="002E5464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CA7B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CA7B9D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</w:rPr>
              <w:t>—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CA7B9D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</w:rPr>
              <w:t>—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CA7B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ИЖС</w:t>
            </w:r>
          </w:p>
          <w:p w:rsidR="00974ACB" w:rsidRPr="002E5464" w:rsidRDefault="00974ACB" w:rsidP="00CA7B9D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</w:rPr>
              <w:t>Квартира</w:t>
            </w:r>
          </w:p>
          <w:p w:rsidR="00974ACB" w:rsidRPr="002E5464" w:rsidRDefault="00974ACB" w:rsidP="00DB10D7">
            <w:pPr>
              <w:rPr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CA7B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1148</w:t>
            </w:r>
          </w:p>
          <w:p w:rsidR="00974ACB" w:rsidRDefault="00974ACB" w:rsidP="00CA7B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  <w:p w:rsidR="00974ACB" w:rsidRDefault="00974ACB" w:rsidP="00CA7B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  <w:p w:rsidR="00974ACB" w:rsidRDefault="00974ACB" w:rsidP="00DB10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  <w:p w:rsidR="00974ACB" w:rsidRPr="002E5464" w:rsidRDefault="00974ACB" w:rsidP="00DB10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CA7B9D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</w:rPr>
              <w:t>Россия</w:t>
            </w:r>
          </w:p>
          <w:p w:rsidR="00974ACB" w:rsidRDefault="00974ACB" w:rsidP="00CA7B9D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CA7B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74ACB" w:rsidRPr="002E5464" w:rsidRDefault="00974ACB" w:rsidP="00CA7B9D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CA7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CA7B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CA7B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CA7B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44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CA7B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  <w:p w:rsidR="00974ACB" w:rsidRDefault="00974ACB" w:rsidP="00CA7B9D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CA7B9D">
            <w:pPr>
              <w:jc w:val="center"/>
              <w:rPr>
                <w:sz w:val="22"/>
                <w:szCs w:val="22"/>
              </w:rPr>
            </w:pPr>
          </w:p>
        </w:tc>
      </w:tr>
      <w:tr w:rsidR="00974ACB" w:rsidRPr="002E5464">
        <w:tc>
          <w:tcPr>
            <w:tcW w:w="1728" w:type="dxa"/>
            <w:tcBorders>
              <w:top w:val="dashed" w:sz="4" w:space="0" w:color="auto"/>
            </w:tcBorders>
          </w:tcPr>
          <w:p w:rsidR="00974ACB" w:rsidRDefault="00974ACB" w:rsidP="00CA7B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980" w:type="dxa"/>
            <w:tcBorders>
              <w:top w:val="dashed" w:sz="4" w:space="0" w:color="auto"/>
            </w:tcBorders>
          </w:tcPr>
          <w:p w:rsidR="00974ACB" w:rsidRPr="002E5464" w:rsidRDefault="00974ACB" w:rsidP="00CA7B9D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</w:rPr>
              <w:t>—</w:t>
            </w:r>
          </w:p>
        </w:tc>
        <w:tc>
          <w:tcPr>
            <w:tcW w:w="1503" w:type="dxa"/>
            <w:tcBorders>
              <w:top w:val="dashed" w:sz="4" w:space="0" w:color="auto"/>
            </w:tcBorders>
          </w:tcPr>
          <w:p w:rsidR="00974ACB" w:rsidRDefault="00974ACB" w:rsidP="00CA7B9D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</w:rPr>
              <w:t>—</w:t>
            </w:r>
          </w:p>
        </w:tc>
        <w:tc>
          <w:tcPr>
            <w:tcW w:w="2277" w:type="dxa"/>
            <w:tcBorders>
              <w:top w:val="dashed" w:sz="4" w:space="0" w:color="auto"/>
            </w:tcBorders>
          </w:tcPr>
          <w:p w:rsidR="00974ACB" w:rsidRDefault="00974ACB" w:rsidP="00CA7B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ИЖС</w:t>
            </w:r>
          </w:p>
          <w:p w:rsidR="00974ACB" w:rsidRPr="002E5464" w:rsidRDefault="00974ACB" w:rsidP="00DB10D7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</w:rPr>
              <w:t>Квартира</w:t>
            </w:r>
          </w:p>
        </w:tc>
        <w:tc>
          <w:tcPr>
            <w:tcW w:w="1267" w:type="dxa"/>
            <w:tcBorders>
              <w:top w:val="dashed" w:sz="4" w:space="0" w:color="auto"/>
            </w:tcBorders>
          </w:tcPr>
          <w:p w:rsidR="00974ACB" w:rsidRDefault="00974ACB" w:rsidP="00CA7B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1148</w:t>
            </w:r>
          </w:p>
          <w:p w:rsidR="00974ACB" w:rsidRDefault="00974ACB" w:rsidP="00CA7B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  <w:p w:rsidR="00974ACB" w:rsidRDefault="00974ACB" w:rsidP="00CA7B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  <w:p w:rsidR="00974ACB" w:rsidRPr="002E5464" w:rsidRDefault="00974ACB" w:rsidP="00DB10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974ACB" w:rsidRDefault="00974ACB" w:rsidP="00CA7B9D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</w:rPr>
              <w:t>Россия</w:t>
            </w:r>
          </w:p>
          <w:p w:rsidR="00974ACB" w:rsidRDefault="00974ACB" w:rsidP="00CA7B9D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CA7B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74ACB" w:rsidRPr="002E5464" w:rsidRDefault="00974ACB" w:rsidP="00CA7B9D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CA7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4" w:type="dxa"/>
            <w:tcBorders>
              <w:top w:val="dashed" w:sz="4" w:space="0" w:color="auto"/>
            </w:tcBorders>
          </w:tcPr>
          <w:p w:rsidR="00974ACB" w:rsidRDefault="00974ACB" w:rsidP="00CA7B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800" w:type="dxa"/>
            <w:tcBorders>
              <w:top w:val="dashed" w:sz="4" w:space="0" w:color="auto"/>
            </w:tcBorders>
          </w:tcPr>
          <w:p w:rsidR="00974ACB" w:rsidRPr="002E5464" w:rsidRDefault="00974ACB" w:rsidP="00CA7B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080" w:type="dxa"/>
            <w:tcBorders>
              <w:top w:val="dashed" w:sz="4" w:space="0" w:color="auto"/>
            </w:tcBorders>
          </w:tcPr>
          <w:p w:rsidR="00974ACB" w:rsidRPr="002E5464" w:rsidRDefault="00974ACB" w:rsidP="00CA7B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440" w:type="dxa"/>
            <w:tcBorders>
              <w:top w:val="dashed" w:sz="4" w:space="0" w:color="auto"/>
            </w:tcBorders>
          </w:tcPr>
          <w:p w:rsidR="00974ACB" w:rsidRDefault="00974ACB" w:rsidP="00CA7B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  <w:p w:rsidR="00974ACB" w:rsidRDefault="00974ACB" w:rsidP="00CA7B9D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CA7B9D">
            <w:pPr>
              <w:jc w:val="center"/>
              <w:rPr>
                <w:sz w:val="22"/>
                <w:szCs w:val="22"/>
              </w:rPr>
            </w:pPr>
          </w:p>
        </w:tc>
      </w:tr>
      <w:tr w:rsidR="00974ACB" w:rsidRPr="002E5464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FE6E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Ткачев Александр Александрови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FE6E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Управления по имуществу и земельным отношениям района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FE6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347 418, 39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FE6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974ACB" w:rsidRDefault="00974ACB" w:rsidP="00FE6EDF">
            <w:pPr>
              <w:jc w:val="center"/>
              <w:rPr>
                <w:sz w:val="22"/>
                <w:szCs w:val="22"/>
              </w:rPr>
            </w:pPr>
          </w:p>
          <w:p w:rsidR="00974ACB" w:rsidRDefault="00974ACB" w:rsidP="00FE6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FE6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  <w:p w:rsidR="00974ACB" w:rsidRDefault="00974ACB" w:rsidP="00FE6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 доли)</w:t>
            </w:r>
          </w:p>
          <w:p w:rsidR="00974ACB" w:rsidRDefault="00974ACB" w:rsidP="00FE6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  <w:p w:rsidR="00974ACB" w:rsidRDefault="00974ACB" w:rsidP="00FE6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FE6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74ACB" w:rsidRDefault="00974ACB" w:rsidP="00DB10D7">
            <w:pPr>
              <w:rPr>
                <w:sz w:val="22"/>
                <w:szCs w:val="22"/>
              </w:rPr>
            </w:pPr>
          </w:p>
          <w:p w:rsidR="00974ACB" w:rsidRPr="002E5464" w:rsidRDefault="00974ACB" w:rsidP="00FE6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FE6EDF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FE6EDF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FE6EDF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44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FE6EDF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</w:tr>
      <w:tr w:rsidR="00974ACB" w:rsidRPr="002E5464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FE6E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FE6EDF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FE6EDF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FE6EDF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FE6EDF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FE6EDF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FE6EDF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FE6EDF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FE6EDF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44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FE6EDF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</w:tr>
      <w:tr w:rsidR="00974ACB" w:rsidRPr="002E5464">
        <w:tc>
          <w:tcPr>
            <w:tcW w:w="1728" w:type="dxa"/>
            <w:tcBorders>
              <w:top w:val="dashed" w:sz="4" w:space="0" w:color="auto"/>
            </w:tcBorders>
          </w:tcPr>
          <w:p w:rsidR="00974ACB" w:rsidRDefault="00974ACB" w:rsidP="00FE6E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Дочь </w:t>
            </w:r>
          </w:p>
        </w:tc>
        <w:tc>
          <w:tcPr>
            <w:tcW w:w="1980" w:type="dxa"/>
            <w:tcBorders>
              <w:top w:val="dashed" w:sz="4" w:space="0" w:color="auto"/>
            </w:tcBorders>
          </w:tcPr>
          <w:p w:rsidR="00974ACB" w:rsidRDefault="00974ACB" w:rsidP="00FE6EDF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503" w:type="dxa"/>
            <w:tcBorders>
              <w:top w:val="dashed" w:sz="4" w:space="0" w:color="auto"/>
            </w:tcBorders>
          </w:tcPr>
          <w:p w:rsidR="00974ACB" w:rsidRPr="002E5464" w:rsidRDefault="00974ACB" w:rsidP="00FE6EDF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2277" w:type="dxa"/>
            <w:tcBorders>
              <w:top w:val="dashed" w:sz="4" w:space="0" w:color="auto"/>
            </w:tcBorders>
          </w:tcPr>
          <w:p w:rsidR="00974ACB" w:rsidRDefault="00974ACB" w:rsidP="00FE6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7" w:type="dxa"/>
            <w:tcBorders>
              <w:top w:val="dashed" w:sz="4" w:space="0" w:color="auto"/>
            </w:tcBorders>
          </w:tcPr>
          <w:p w:rsidR="00974ACB" w:rsidRDefault="00974ACB" w:rsidP="00FE6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52 </w:t>
            </w:r>
          </w:p>
          <w:p w:rsidR="00974ACB" w:rsidRDefault="00974ACB" w:rsidP="00FE6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974ACB" w:rsidRPr="00FE6EDF" w:rsidRDefault="00974ACB" w:rsidP="00FE6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</w:tcBorders>
          </w:tcPr>
          <w:p w:rsidR="00974ACB" w:rsidRDefault="00974ACB" w:rsidP="00FE6EDF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800" w:type="dxa"/>
            <w:tcBorders>
              <w:top w:val="dashed" w:sz="4" w:space="0" w:color="auto"/>
            </w:tcBorders>
          </w:tcPr>
          <w:p w:rsidR="00974ACB" w:rsidRDefault="00974ACB" w:rsidP="00FE6EDF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080" w:type="dxa"/>
            <w:tcBorders>
              <w:top w:val="dashed" w:sz="4" w:space="0" w:color="auto"/>
            </w:tcBorders>
          </w:tcPr>
          <w:p w:rsidR="00974ACB" w:rsidRDefault="00974ACB" w:rsidP="00FE6EDF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440" w:type="dxa"/>
            <w:tcBorders>
              <w:top w:val="dashed" w:sz="4" w:space="0" w:color="auto"/>
            </w:tcBorders>
          </w:tcPr>
          <w:p w:rsidR="00974ACB" w:rsidRDefault="00974ACB" w:rsidP="00FE6EDF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</w:tr>
      <w:tr w:rsidR="00974ACB" w:rsidRPr="002E5464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A93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Саттимирова Дариха Абдулловна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A93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Управления образования администрации района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A93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563 231, 54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A93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974ACB" w:rsidRDefault="00974ACB" w:rsidP="00A93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Приусадебный земельный участок</w:t>
            </w: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A93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358,6</w:t>
            </w:r>
          </w:p>
          <w:p w:rsidR="00974ACB" w:rsidRDefault="00974ACB" w:rsidP="00A93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A93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74ACB" w:rsidRPr="002E5464" w:rsidRDefault="00974ACB" w:rsidP="00A93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A934B3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A934B3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A934B3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44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A934B3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</w:tr>
      <w:tr w:rsidR="00974ACB" w:rsidRPr="002E5464">
        <w:tc>
          <w:tcPr>
            <w:tcW w:w="1728" w:type="dxa"/>
            <w:tcBorders>
              <w:top w:val="dashed" w:sz="4" w:space="0" w:color="auto"/>
            </w:tcBorders>
          </w:tcPr>
          <w:p w:rsidR="00974ACB" w:rsidRDefault="00974ACB" w:rsidP="00A93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980" w:type="dxa"/>
            <w:tcBorders>
              <w:top w:val="dashed" w:sz="4" w:space="0" w:color="auto"/>
            </w:tcBorders>
          </w:tcPr>
          <w:p w:rsidR="00974ACB" w:rsidRDefault="00974ACB" w:rsidP="00A934B3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503" w:type="dxa"/>
            <w:tcBorders>
              <w:top w:val="dashed" w:sz="4" w:space="0" w:color="auto"/>
            </w:tcBorders>
          </w:tcPr>
          <w:p w:rsidR="00974ACB" w:rsidRPr="002E5464" w:rsidRDefault="00974ACB" w:rsidP="00A93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234 882, 0</w:t>
            </w:r>
          </w:p>
        </w:tc>
        <w:tc>
          <w:tcPr>
            <w:tcW w:w="2277" w:type="dxa"/>
            <w:tcBorders>
              <w:top w:val="dashed" w:sz="4" w:space="0" w:color="auto"/>
            </w:tcBorders>
          </w:tcPr>
          <w:p w:rsidR="00974ACB" w:rsidRDefault="00974ACB" w:rsidP="00A93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974ACB" w:rsidRDefault="00974ACB" w:rsidP="00A93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Садовый земельный участок</w:t>
            </w:r>
          </w:p>
          <w:p w:rsidR="00974ACB" w:rsidRPr="002E5464" w:rsidRDefault="00974ACB" w:rsidP="00A93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Садовый земельный участок</w:t>
            </w:r>
          </w:p>
        </w:tc>
        <w:tc>
          <w:tcPr>
            <w:tcW w:w="1267" w:type="dxa"/>
            <w:tcBorders>
              <w:top w:val="dashed" w:sz="4" w:space="0" w:color="auto"/>
            </w:tcBorders>
          </w:tcPr>
          <w:p w:rsidR="00974ACB" w:rsidRDefault="00974ACB" w:rsidP="00A93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</w:t>
            </w:r>
          </w:p>
          <w:p w:rsidR="00974ACB" w:rsidRDefault="00974ACB" w:rsidP="00A93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  <w:p w:rsidR="00974ACB" w:rsidRDefault="00974ACB" w:rsidP="005D1BFA">
            <w:pPr>
              <w:rPr>
                <w:sz w:val="22"/>
                <w:szCs w:val="22"/>
              </w:rPr>
            </w:pPr>
          </w:p>
          <w:p w:rsidR="00974ACB" w:rsidRPr="002E5464" w:rsidRDefault="00974ACB" w:rsidP="00A93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974ACB" w:rsidRDefault="00974ACB" w:rsidP="00A93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74ACB" w:rsidRDefault="00974ACB" w:rsidP="00A93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74ACB" w:rsidRDefault="00974ACB" w:rsidP="005D1BFA">
            <w:pPr>
              <w:rPr>
                <w:sz w:val="22"/>
                <w:szCs w:val="22"/>
              </w:rPr>
            </w:pPr>
          </w:p>
          <w:p w:rsidR="00974ACB" w:rsidRPr="002E5464" w:rsidRDefault="00974ACB" w:rsidP="00A93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</w:tcBorders>
          </w:tcPr>
          <w:p w:rsidR="00974ACB" w:rsidRDefault="00974ACB" w:rsidP="00A93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 ДЭУ Нексия</w:t>
            </w:r>
          </w:p>
          <w:p w:rsidR="00974ACB" w:rsidRPr="00FE6EDF" w:rsidRDefault="00974ACB" w:rsidP="00A93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 ВАЗ 21213 (Нива)</w:t>
            </w:r>
          </w:p>
        </w:tc>
        <w:tc>
          <w:tcPr>
            <w:tcW w:w="1800" w:type="dxa"/>
            <w:tcBorders>
              <w:top w:val="dashed" w:sz="4" w:space="0" w:color="auto"/>
            </w:tcBorders>
          </w:tcPr>
          <w:p w:rsidR="00974ACB" w:rsidRDefault="00974ACB" w:rsidP="00A934B3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080" w:type="dxa"/>
            <w:tcBorders>
              <w:top w:val="dashed" w:sz="4" w:space="0" w:color="auto"/>
            </w:tcBorders>
          </w:tcPr>
          <w:p w:rsidR="00974ACB" w:rsidRDefault="00974ACB" w:rsidP="00A934B3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440" w:type="dxa"/>
            <w:tcBorders>
              <w:top w:val="dashed" w:sz="4" w:space="0" w:color="auto"/>
            </w:tcBorders>
          </w:tcPr>
          <w:p w:rsidR="00974ACB" w:rsidRDefault="00974ACB" w:rsidP="00A934B3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</w:tr>
      <w:tr w:rsidR="00974ACB" w:rsidRPr="002E5464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1F09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Вахрушев Александр Егорович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1F09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Управления сельского хозяйства района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445 212, 0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ИЖС</w:t>
            </w: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Садовый земельный участок</w:t>
            </w: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пай</w:t>
            </w: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1900</w:t>
            </w: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  <w:p w:rsidR="00974ACB" w:rsidRDefault="00974ACB" w:rsidP="005D1BFA">
            <w:pPr>
              <w:rPr>
                <w:sz w:val="22"/>
                <w:szCs w:val="22"/>
              </w:rPr>
            </w:pP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12200 </w:t>
            </w: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294,5 </w:t>
            </w: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(1/3 доли)</w:t>
            </w:r>
          </w:p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35,2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74ACB" w:rsidRDefault="00974ACB" w:rsidP="005D1BFA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5D1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ВАЗ-21213 (Нива)</w:t>
            </w: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Грузовой автомобиль</w:t>
            </w:r>
          </w:p>
          <w:p w:rsidR="00974ACB" w:rsidRPr="00C40782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УАЗ-452 (бортовой)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44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</w:tr>
      <w:tr w:rsidR="00974ACB" w:rsidRPr="002E5464">
        <w:tc>
          <w:tcPr>
            <w:tcW w:w="1728" w:type="dxa"/>
            <w:tcBorders>
              <w:top w:val="dashed" w:sz="4" w:space="0" w:color="auto"/>
            </w:tcBorders>
          </w:tcPr>
          <w:p w:rsidR="00974ACB" w:rsidRDefault="00974ACB" w:rsidP="001F09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980" w:type="dxa"/>
            <w:tcBorders>
              <w:top w:val="dashed" w:sz="4" w:space="0" w:color="auto"/>
            </w:tcBorders>
          </w:tcPr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503" w:type="dxa"/>
            <w:tcBorders>
              <w:top w:val="dashed" w:sz="4" w:space="0" w:color="auto"/>
            </w:tcBorders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181300, 0</w:t>
            </w:r>
          </w:p>
        </w:tc>
        <w:tc>
          <w:tcPr>
            <w:tcW w:w="2277" w:type="dxa"/>
            <w:tcBorders>
              <w:top w:val="dashed" w:sz="4" w:space="0" w:color="auto"/>
            </w:tcBorders>
          </w:tcPr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Садовый земельный участок</w:t>
            </w: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ЛПХ</w:t>
            </w:r>
          </w:p>
          <w:p w:rsidR="00974ACB" w:rsidRDefault="00974ACB" w:rsidP="00DB10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dashed" w:sz="4" w:space="0" w:color="auto"/>
            </w:tcBorders>
          </w:tcPr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  <w:p w:rsidR="00974ACB" w:rsidRDefault="00974ACB" w:rsidP="005D1BFA">
            <w:pPr>
              <w:rPr>
                <w:sz w:val="22"/>
                <w:szCs w:val="22"/>
              </w:rPr>
            </w:pPr>
          </w:p>
          <w:p w:rsidR="00974ACB" w:rsidRDefault="00974ACB" w:rsidP="005D1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</w:t>
            </w: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294,5</w:t>
            </w: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(1/3 доли)</w:t>
            </w:r>
          </w:p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47,8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74ACB" w:rsidRDefault="00974ACB" w:rsidP="00DB10D7">
            <w:pPr>
              <w:rPr>
                <w:sz w:val="22"/>
                <w:szCs w:val="22"/>
              </w:rPr>
            </w:pP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</w:p>
          <w:p w:rsidR="00974ACB" w:rsidRDefault="00974ACB" w:rsidP="00DB10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</w:tcBorders>
          </w:tcPr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 Ниссан Кошкай</w:t>
            </w: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Мицубиси</w:t>
            </w:r>
          </w:p>
          <w:p w:rsidR="00974ACB" w:rsidRDefault="00974ACB" w:rsidP="00A91B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Аутландер</w:t>
            </w:r>
          </w:p>
          <w:p w:rsidR="00974ACB" w:rsidRPr="00C40782" w:rsidRDefault="00974ACB" w:rsidP="00A91B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dashed" w:sz="4" w:space="0" w:color="auto"/>
            </w:tcBorders>
          </w:tcPr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080" w:type="dxa"/>
            <w:tcBorders>
              <w:top w:val="dashed" w:sz="4" w:space="0" w:color="auto"/>
            </w:tcBorders>
          </w:tcPr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440" w:type="dxa"/>
            <w:tcBorders>
              <w:top w:val="dashed" w:sz="4" w:space="0" w:color="auto"/>
            </w:tcBorders>
          </w:tcPr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</w:tr>
      <w:tr w:rsidR="00974ACB" w:rsidRPr="002E5464">
        <w:tc>
          <w:tcPr>
            <w:tcW w:w="1728" w:type="dxa"/>
            <w:tcBorders>
              <w:bottom w:val="dashed" w:sz="4" w:space="0" w:color="auto"/>
            </w:tcBorders>
          </w:tcPr>
          <w:p w:rsidR="00974ACB" w:rsidRPr="002E5464" w:rsidRDefault="00974ACB" w:rsidP="001F09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Сошина Ольга Николаевна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ЗАГС администрации района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359 076, 20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</w:p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 доли)</w:t>
            </w: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(1/2 доли) 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440" w:type="dxa"/>
            <w:tcBorders>
              <w:bottom w:val="dashed" w:sz="4" w:space="0" w:color="auto"/>
            </w:tcBorders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</w:tr>
      <w:tr w:rsidR="00974ACB" w:rsidRPr="002E5464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1F09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296 340, 50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32,0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44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</w:tr>
      <w:tr w:rsidR="00974ACB" w:rsidRPr="002E5464">
        <w:tc>
          <w:tcPr>
            <w:tcW w:w="1728" w:type="dxa"/>
          </w:tcPr>
          <w:p w:rsidR="00974ACB" w:rsidRPr="002E5464" w:rsidRDefault="00974ACB" w:rsidP="001F09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Жукова Нина Александровна</w:t>
            </w:r>
          </w:p>
        </w:tc>
        <w:tc>
          <w:tcPr>
            <w:tcW w:w="1980" w:type="dxa"/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архивного отдела администрации района</w:t>
            </w:r>
          </w:p>
        </w:tc>
        <w:tc>
          <w:tcPr>
            <w:tcW w:w="1503" w:type="dxa"/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289 588, 01</w:t>
            </w:r>
          </w:p>
        </w:tc>
        <w:tc>
          <w:tcPr>
            <w:tcW w:w="2277" w:type="dxa"/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267" w:type="dxa"/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559" w:type="dxa"/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494" w:type="dxa"/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800" w:type="dxa"/>
          </w:tcPr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Приусадебный земельный участок</w:t>
            </w:r>
          </w:p>
          <w:p w:rsidR="00974ACB" w:rsidRPr="00BC7D26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</w:tcPr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1670</w:t>
            </w: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</w:p>
          <w:p w:rsidR="00974ACB" w:rsidRPr="00BC7D26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1440" w:type="dxa"/>
          </w:tcPr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</w:p>
          <w:p w:rsidR="00974ACB" w:rsidRPr="00C30529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974ACB" w:rsidRPr="002E5464">
        <w:tc>
          <w:tcPr>
            <w:tcW w:w="1728" w:type="dxa"/>
            <w:tcBorders>
              <w:bottom w:val="dashed" w:sz="4" w:space="0" w:color="auto"/>
            </w:tcBorders>
          </w:tcPr>
          <w:p w:rsidR="00974ACB" w:rsidRPr="002E5464" w:rsidRDefault="00974ACB" w:rsidP="001F09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375 063, 49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Приусадебный земельный участок</w:t>
            </w:r>
          </w:p>
          <w:p w:rsidR="00974ACB" w:rsidRPr="00BC7D26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1670</w:t>
            </w:r>
          </w:p>
          <w:p w:rsidR="00974ACB" w:rsidRDefault="00974ACB" w:rsidP="005D1BFA">
            <w:pPr>
              <w:rPr>
                <w:sz w:val="22"/>
                <w:szCs w:val="22"/>
              </w:rPr>
            </w:pPr>
          </w:p>
          <w:p w:rsidR="00974ACB" w:rsidRPr="00BC7D26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74ACB" w:rsidRDefault="00974ACB" w:rsidP="005D1BFA">
            <w:pPr>
              <w:rPr>
                <w:sz w:val="22"/>
                <w:szCs w:val="22"/>
              </w:rPr>
            </w:pPr>
          </w:p>
          <w:p w:rsidR="00974ACB" w:rsidRPr="00C30529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 ВАЗ 2121 «Нива»</w:t>
            </w: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</w:rPr>
              <w:t>Фольксваген</w:t>
            </w:r>
            <w:r>
              <w:rPr>
                <w:sz w:val="22"/>
                <w:szCs w:val="22"/>
              </w:rPr>
              <w:t xml:space="preserve"> </w:t>
            </w:r>
          </w:p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Пассат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974ACB" w:rsidRPr="00C30529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974ACB" w:rsidRPr="00C30529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440" w:type="dxa"/>
            <w:tcBorders>
              <w:bottom w:val="dashed" w:sz="4" w:space="0" w:color="auto"/>
            </w:tcBorders>
          </w:tcPr>
          <w:p w:rsidR="00974ACB" w:rsidRPr="00C30529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</w:tr>
      <w:tr w:rsidR="00974ACB" w:rsidRPr="002E5464">
        <w:tc>
          <w:tcPr>
            <w:tcW w:w="1728" w:type="dxa"/>
            <w:tcBorders>
              <w:bottom w:val="dashed" w:sz="4" w:space="0" w:color="auto"/>
            </w:tcBorders>
          </w:tcPr>
          <w:p w:rsidR="00974ACB" w:rsidRPr="002E5464" w:rsidRDefault="00974ACB" w:rsidP="001F09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Демяшева Наталья Александровна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комитета по строительству и архитектуре администрации района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360 934, 22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974ACB" w:rsidRPr="00C40782" w:rsidRDefault="00974ACB" w:rsidP="001F09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30,9</w:t>
            </w:r>
          </w:p>
          <w:p w:rsidR="00974ACB" w:rsidRPr="00C40782" w:rsidRDefault="00974ACB" w:rsidP="001F09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974ACB" w:rsidRPr="003F0BDF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974ACB" w:rsidRPr="002E5464" w:rsidRDefault="00974ACB" w:rsidP="001F09BE">
            <w:pPr>
              <w:tabs>
                <w:tab w:val="left" w:pos="123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в СНТ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440" w:type="dxa"/>
            <w:tcBorders>
              <w:bottom w:val="dashed" w:sz="4" w:space="0" w:color="auto"/>
            </w:tcBorders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974ACB" w:rsidRPr="002E5464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1F09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1F09BE">
            <w:pPr>
              <w:tabs>
                <w:tab w:val="left" w:pos="1230"/>
              </w:tabs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</w:rPr>
              <w:t>––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 w:rsidRPr="002E5464">
              <w:rPr>
                <w:sz w:val="22"/>
                <w:szCs w:val="22"/>
              </w:rPr>
              <w:t>––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 </w:t>
            </w: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65,7</w:t>
            </w:r>
          </w:p>
          <w:p w:rsidR="00974ACB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(2/3 доли)</w:t>
            </w:r>
          </w:p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1F09BE">
            <w:pPr>
              <w:tabs>
                <w:tab w:val="left" w:pos="123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dashed" w:sz="4" w:space="0" w:color="auto"/>
              <w:bottom w:val="dashed" w:sz="4" w:space="0" w:color="auto"/>
            </w:tcBorders>
          </w:tcPr>
          <w:p w:rsidR="00974ACB" w:rsidRPr="002E5464" w:rsidRDefault="00974ACB" w:rsidP="001F09BE">
            <w:pPr>
              <w:jc w:val="center"/>
              <w:rPr>
                <w:sz w:val="22"/>
                <w:szCs w:val="22"/>
              </w:rPr>
            </w:pPr>
          </w:p>
        </w:tc>
      </w:tr>
    </w:tbl>
    <w:p w:rsidR="00974ACB" w:rsidRPr="00477163" w:rsidRDefault="00974ACB"/>
    <w:sectPr w:rsidR="00974ACB" w:rsidRPr="00477163" w:rsidSect="00A50CA1">
      <w:footerReference w:type="default" r:id="rId6"/>
      <w:pgSz w:w="16838" w:h="11906" w:orient="landscape"/>
      <w:pgMar w:top="1135" w:right="244" w:bottom="567" w:left="24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ACB" w:rsidRDefault="00974ACB">
      <w:r>
        <w:separator/>
      </w:r>
    </w:p>
  </w:endnote>
  <w:endnote w:type="continuationSeparator" w:id="0">
    <w:p w:rsidR="00974ACB" w:rsidRDefault="00974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ACB" w:rsidRDefault="00974ACB" w:rsidP="001F752B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74ACB" w:rsidRDefault="00974A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ACB" w:rsidRDefault="00974ACB">
      <w:r>
        <w:separator/>
      </w:r>
    </w:p>
  </w:footnote>
  <w:footnote w:type="continuationSeparator" w:id="0">
    <w:p w:rsidR="00974ACB" w:rsidRDefault="00974A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752B"/>
    <w:rsid w:val="00020FEA"/>
    <w:rsid w:val="00027814"/>
    <w:rsid w:val="0003021B"/>
    <w:rsid w:val="0004209F"/>
    <w:rsid w:val="0004410C"/>
    <w:rsid w:val="00056A6F"/>
    <w:rsid w:val="00062806"/>
    <w:rsid w:val="00062B62"/>
    <w:rsid w:val="00063019"/>
    <w:rsid w:val="00072AFE"/>
    <w:rsid w:val="000733BA"/>
    <w:rsid w:val="00076661"/>
    <w:rsid w:val="00077B68"/>
    <w:rsid w:val="00083965"/>
    <w:rsid w:val="00086B13"/>
    <w:rsid w:val="000B4AA7"/>
    <w:rsid w:val="000C61E7"/>
    <w:rsid w:val="000D04E9"/>
    <w:rsid w:val="000D3F3F"/>
    <w:rsid w:val="000D44BD"/>
    <w:rsid w:val="00113F7B"/>
    <w:rsid w:val="00140793"/>
    <w:rsid w:val="001445CE"/>
    <w:rsid w:val="00165DE1"/>
    <w:rsid w:val="00190A5B"/>
    <w:rsid w:val="00193309"/>
    <w:rsid w:val="001963B4"/>
    <w:rsid w:val="0019751E"/>
    <w:rsid w:val="001B0D31"/>
    <w:rsid w:val="001B5D3F"/>
    <w:rsid w:val="001B7DAA"/>
    <w:rsid w:val="001C4E0B"/>
    <w:rsid w:val="001E250F"/>
    <w:rsid w:val="001F09BE"/>
    <w:rsid w:val="001F1A93"/>
    <w:rsid w:val="001F752B"/>
    <w:rsid w:val="00210C0C"/>
    <w:rsid w:val="00231E27"/>
    <w:rsid w:val="00232A12"/>
    <w:rsid w:val="00234156"/>
    <w:rsid w:val="002351ED"/>
    <w:rsid w:val="00247889"/>
    <w:rsid w:val="0026325A"/>
    <w:rsid w:val="00282DF2"/>
    <w:rsid w:val="00282FFF"/>
    <w:rsid w:val="00292915"/>
    <w:rsid w:val="0029487C"/>
    <w:rsid w:val="00294AEB"/>
    <w:rsid w:val="002B590D"/>
    <w:rsid w:val="002E5464"/>
    <w:rsid w:val="002F0A98"/>
    <w:rsid w:val="00303D00"/>
    <w:rsid w:val="003148C8"/>
    <w:rsid w:val="0032343D"/>
    <w:rsid w:val="00325985"/>
    <w:rsid w:val="0034138F"/>
    <w:rsid w:val="00345587"/>
    <w:rsid w:val="00360D13"/>
    <w:rsid w:val="003A6E41"/>
    <w:rsid w:val="003A77FD"/>
    <w:rsid w:val="003B5139"/>
    <w:rsid w:val="003F0BDF"/>
    <w:rsid w:val="003F5CBA"/>
    <w:rsid w:val="00413AC9"/>
    <w:rsid w:val="00430CB7"/>
    <w:rsid w:val="00431A01"/>
    <w:rsid w:val="00434929"/>
    <w:rsid w:val="00435EB0"/>
    <w:rsid w:val="00450F74"/>
    <w:rsid w:val="004534E8"/>
    <w:rsid w:val="00464A96"/>
    <w:rsid w:val="00467332"/>
    <w:rsid w:val="0047034E"/>
    <w:rsid w:val="004717E7"/>
    <w:rsid w:val="0047621E"/>
    <w:rsid w:val="00477163"/>
    <w:rsid w:val="004A0422"/>
    <w:rsid w:val="004B6335"/>
    <w:rsid w:val="004C2608"/>
    <w:rsid w:val="004D18BA"/>
    <w:rsid w:val="004D2335"/>
    <w:rsid w:val="004E2A05"/>
    <w:rsid w:val="004E668F"/>
    <w:rsid w:val="00515207"/>
    <w:rsid w:val="00516E8D"/>
    <w:rsid w:val="00545FF1"/>
    <w:rsid w:val="00553CDB"/>
    <w:rsid w:val="00561108"/>
    <w:rsid w:val="0057088A"/>
    <w:rsid w:val="00572C55"/>
    <w:rsid w:val="00581373"/>
    <w:rsid w:val="00593B46"/>
    <w:rsid w:val="00594F1E"/>
    <w:rsid w:val="00595B9D"/>
    <w:rsid w:val="005964A0"/>
    <w:rsid w:val="005A2031"/>
    <w:rsid w:val="005B283A"/>
    <w:rsid w:val="005C0D78"/>
    <w:rsid w:val="005C7553"/>
    <w:rsid w:val="005D182F"/>
    <w:rsid w:val="005D1BFA"/>
    <w:rsid w:val="005E387C"/>
    <w:rsid w:val="005F7DC1"/>
    <w:rsid w:val="006006E0"/>
    <w:rsid w:val="006060A3"/>
    <w:rsid w:val="00622AE9"/>
    <w:rsid w:val="00632295"/>
    <w:rsid w:val="00641FBF"/>
    <w:rsid w:val="006428D7"/>
    <w:rsid w:val="00655C5D"/>
    <w:rsid w:val="00672685"/>
    <w:rsid w:val="006A7AD8"/>
    <w:rsid w:val="006B6CC8"/>
    <w:rsid w:val="006C3B20"/>
    <w:rsid w:val="006C6244"/>
    <w:rsid w:val="006D7309"/>
    <w:rsid w:val="006F063D"/>
    <w:rsid w:val="006F7CFF"/>
    <w:rsid w:val="007029C8"/>
    <w:rsid w:val="00707728"/>
    <w:rsid w:val="0071220C"/>
    <w:rsid w:val="00715547"/>
    <w:rsid w:val="00717D8A"/>
    <w:rsid w:val="007228A3"/>
    <w:rsid w:val="00734738"/>
    <w:rsid w:val="007529D4"/>
    <w:rsid w:val="00754A41"/>
    <w:rsid w:val="007578F2"/>
    <w:rsid w:val="0076246B"/>
    <w:rsid w:val="00774418"/>
    <w:rsid w:val="007876F8"/>
    <w:rsid w:val="00794C57"/>
    <w:rsid w:val="007A37BC"/>
    <w:rsid w:val="007A5322"/>
    <w:rsid w:val="007D32F1"/>
    <w:rsid w:val="007D5E2A"/>
    <w:rsid w:val="007E3DE7"/>
    <w:rsid w:val="007E6506"/>
    <w:rsid w:val="007F673B"/>
    <w:rsid w:val="007F6F3D"/>
    <w:rsid w:val="008071B3"/>
    <w:rsid w:val="008115D7"/>
    <w:rsid w:val="008165F7"/>
    <w:rsid w:val="00817EE7"/>
    <w:rsid w:val="00852016"/>
    <w:rsid w:val="00862F7F"/>
    <w:rsid w:val="00863764"/>
    <w:rsid w:val="00876236"/>
    <w:rsid w:val="00892FC4"/>
    <w:rsid w:val="00897FA2"/>
    <w:rsid w:val="008A2011"/>
    <w:rsid w:val="008B1D7E"/>
    <w:rsid w:val="008C6066"/>
    <w:rsid w:val="008D3A02"/>
    <w:rsid w:val="008E2F66"/>
    <w:rsid w:val="008E458E"/>
    <w:rsid w:val="008F4D82"/>
    <w:rsid w:val="008F79CF"/>
    <w:rsid w:val="009040C4"/>
    <w:rsid w:val="00913ED4"/>
    <w:rsid w:val="0092749A"/>
    <w:rsid w:val="00952865"/>
    <w:rsid w:val="00962B17"/>
    <w:rsid w:val="009716A5"/>
    <w:rsid w:val="00974ACB"/>
    <w:rsid w:val="0098136B"/>
    <w:rsid w:val="00982857"/>
    <w:rsid w:val="009916EB"/>
    <w:rsid w:val="009A1976"/>
    <w:rsid w:val="009A6AD8"/>
    <w:rsid w:val="009B259E"/>
    <w:rsid w:val="009B3B4F"/>
    <w:rsid w:val="009C1765"/>
    <w:rsid w:val="009D3E4D"/>
    <w:rsid w:val="009D4ED2"/>
    <w:rsid w:val="009D60B9"/>
    <w:rsid w:val="009F4FFA"/>
    <w:rsid w:val="00A11136"/>
    <w:rsid w:val="00A157C4"/>
    <w:rsid w:val="00A4212F"/>
    <w:rsid w:val="00A50CA1"/>
    <w:rsid w:val="00A512BC"/>
    <w:rsid w:val="00A73C95"/>
    <w:rsid w:val="00A77426"/>
    <w:rsid w:val="00A8439E"/>
    <w:rsid w:val="00A91BC1"/>
    <w:rsid w:val="00A934B3"/>
    <w:rsid w:val="00AC0C96"/>
    <w:rsid w:val="00AC6682"/>
    <w:rsid w:val="00AD138C"/>
    <w:rsid w:val="00AE20C1"/>
    <w:rsid w:val="00AF646F"/>
    <w:rsid w:val="00B05236"/>
    <w:rsid w:val="00B1760C"/>
    <w:rsid w:val="00B209C0"/>
    <w:rsid w:val="00B31AAD"/>
    <w:rsid w:val="00B34330"/>
    <w:rsid w:val="00B9087C"/>
    <w:rsid w:val="00B90B76"/>
    <w:rsid w:val="00BC6534"/>
    <w:rsid w:val="00BC7D26"/>
    <w:rsid w:val="00BD1A06"/>
    <w:rsid w:val="00BD7B7A"/>
    <w:rsid w:val="00BF1986"/>
    <w:rsid w:val="00C04A39"/>
    <w:rsid w:val="00C04C14"/>
    <w:rsid w:val="00C14B00"/>
    <w:rsid w:val="00C21081"/>
    <w:rsid w:val="00C21A63"/>
    <w:rsid w:val="00C227CD"/>
    <w:rsid w:val="00C30529"/>
    <w:rsid w:val="00C317AD"/>
    <w:rsid w:val="00C40782"/>
    <w:rsid w:val="00C539D9"/>
    <w:rsid w:val="00C85E68"/>
    <w:rsid w:val="00C87C10"/>
    <w:rsid w:val="00C937C6"/>
    <w:rsid w:val="00CA1678"/>
    <w:rsid w:val="00CA3BA9"/>
    <w:rsid w:val="00CA7B9D"/>
    <w:rsid w:val="00CB1D21"/>
    <w:rsid w:val="00CB5FF7"/>
    <w:rsid w:val="00CD42CF"/>
    <w:rsid w:val="00CE5556"/>
    <w:rsid w:val="00CF4FBA"/>
    <w:rsid w:val="00D07BF0"/>
    <w:rsid w:val="00D10464"/>
    <w:rsid w:val="00D44690"/>
    <w:rsid w:val="00D66201"/>
    <w:rsid w:val="00D662EA"/>
    <w:rsid w:val="00D81883"/>
    <w:rsid w:val="00D83940"/>
    <w:rsid w:val="00D86548"/>
    <w:rsid w:val="00D87275"/>
    <w:rsid w:val="00D970E5"/>
    <w:rsid w:val="00DA7610"/>
    <w:rsid w:val="00DB10D7"/>
    <w:rsid w:val="00DB1EB9"/>
    <w:rsid w:val="00DC6DAA"/>
    <w:rsid w:val="00DD2968"/>
    <w:rsid w:val="00DD7A64"/>
    <w:rsid w:val="00DE224B"/>
    <w:rsid w:val="00DE2CBB"/>
    <w:rsid w:val="00DE43AE"/>
    <w:rsid w:val="00DE7BF7"/>
    <w:rsid w:val="00E029B1"/>
    <w:rsid w:val="00E04D12"/>
    <w:rsid w:val="00E06CD9"/>
    <w:rsid w:val="00E12940"/>
    <w:rsid w:val="00E15DB0"/>
    <w:rsid w:val="00E16483"/>
    <w:rsid w:val="00E229C0"/>
    <w:rsid w:val="00E23E5A"/>
    <w:rsid w:val="00E26F41"/>
    <w:rsid w:val="00E35942"/>
    <w:rsid w:val="00E44ABF"/>
    <w:rsid w:val="00E5031D"/>
    <w:rsid w:val="00E55728"/>
    <w:rsid w:val="00E9305C"/>
    <w:rsid w:val="00E978C0"/>
    <w:rsid w:val="00EA77B2"/>
    <w:rsid w:val="00EC1D4B"/>
    <w:rsid w:val="00ED177E"/>
    <w:rsid w:val="00ED74A5"/>
    <w:rsid w:val="00EF6989"/>
    <w:rsid w:val="00F2164B"/>
    <w:rsid w:val="00F40BBD"/>
    <w:rsid w:val="00F4316B"/>
    <w:rsid w:val="00F579C3"/>
    <w:rsid w:val="00FB0CFD"/>
    <w:rsid w:val="00FE35BE"/>
    <w:rsid w:val="00FE6EDF"/>
    <w:rsid w:val="00FE7D1D"/>
    <w:rsid w:val="00FF3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52B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1F752B"/>
  </w:style>
  <w:style w:type="paragraph" w:styleId="Footer">
    <w:name w:val="footer"/>
    <w:basedOn w:val="Normal"/>
    <w:link w:val="FooterChar"/>
    <w:uiPriority w:val="99"/>
    <w:rsid w:val="001F752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E382E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1B0D3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E382E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E25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382E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2947</TotalTime>
  <Pages>4</Pages>
  <Words>708</Words>
  <Characters>4042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User</dc:creator>
  <cp:keywords/>
  <dc:description/>
  <cp:lastModifiedBy>Программист</cp:lastModifiedBy>
  <cp:revision>6</cp:revision>
  <cp:lastPrinted>2012-05-12T04:05:00Z</cp:lastPrinted>
  <dcterms:created xsi:type="dcterms:W3CDTF">2012-03-19T09:59:00Z</dcterms:created>
  <dcterms:modified xsi:type="dcterms:W3CDTF">2012-05-12T09:49:00Z</dcterms:modified>
</cp:coreProperties>
</file>